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23" w:rsidRDefault="00621423" w:rsidP="00E03637">
      <w:r>
        <w:t xml:space="preserve">                                                                                     Cesta po stopách kněze Petra z Prahy do Orvieta 2015 </w:t>
      </w:r>
    </w:p>
    <w:p w:rsidR="00621423" w:rsidRDefault="00621423" w:rsidP="00E03637"/>
    <w:p w:rsidR="00621423" w:rsidRDefault="00621423" w:rsidP="00E03637"/>
    <w:p w:rsidR="00621423" w:rsidRDefault="00621423" w:rsidP="00CD577F">
      <w:pPr>
        <w:pStyle w:val="Heading2"/>
      </w:pPr>
      <w:r>
        <w:t>VI. etapa        Mladošovice - Kaplice</w:t>
      </w:r>
    </w:p>
    <w:p w:rsidR="00621423" w:rsidRDefault="00621423" w:rsidP="00CD577F"/>
    <w:p w:rsidR="00621423" w:rsidRDefault="00621423" w:rsidP="00CD577F">
      <w:pPr>
        <w:pStyle w:val="Heading2"/>
      </w:pPr>
      <w:r>
        <w:t>Úterý    26.5.   6,55 – 19,00</w:t>
      </w:r>
    </w:p>
    <w:p w:rsidR="00621423" w:rsidRDefault="00621423" w:rsidP="00CD577F">
      <w:r>
        <w:t xml:space="preserve">                                                                                                                                              úsek v km</w:t>
      </w:r>
    </w:p>
    <w:p w:rsidR="00621423" w:rsidRDefault="00621423" w:rsidP="00CD577F">
      <w:r>
        <w:t xml:space="preserve">                                                                                                                                                                  etapa v km</w:t>
      </w:r>
    </w:p>
    <w:p w:rsidR="00621423" w:rsidRDefault="00621423" w:rsidP="00CD577F"/>
    <w:p w:rsidR="00621423" w:rsidRDefault="00621423" w:rsidP="00CD577F">
      <w:pPr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6,55                    Mladošovice                                                                   0              0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 xml:space="preserve"> 9,00 –   9,25      Borovany                                     2:05 h                         9,5           9,5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Zámek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>11,00 – 11,15    Trhové Sviny                                1:35 h                         7,1         16,6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Radnice, Žižkovo náměstí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>11,45  - 12,20    kostel U Svaté trojice                 0:30 h                         2,1         18,7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čtení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>13,00 – 14,00    Čížkrajice                                      0:40 h                          2,7         21,2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Obecní úřad, oběd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>14,40                   Slavče                                           0:40 h                          2,6        23,8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 xml:space="preserve">16,05                   sedlo Kohoutu                            1:25 h                          4,6        28,4         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>17,05 – 17,25    Černá přehrada                          1:00 h                          5,0        33,4</w:t>
      </w:r>
    </w:p>
    <w:p w:rsidR="00621423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>18,35                   Blansko                                        1:10 h                          4,9        38,3</w:t>
      </w:r>
    </w:p>
    <w:p w:rsidR="00621423" w:rsidRPr="007142B0" w:rsidRDefault="00621423" w:rsidP="00CD577F">
      <w:pPr>
        <w:rPr>
          <w:sz w:val="28"/>
          <w:szCs w:val="28"/>
        </w:rPr>
      </w:pPr>
      <w:r>
        <w:rPr>
          <w:sz w:val="28"/>
          <w:szCs w:val="28"/>
        </w:rPr>
        <w:t xml:space="preserve">19,00                   Kaplice                                         0:25 h                          2,0        40,3 </w:t>
      </w:r>
    </w:p>
    <w:sectPr w:rsidR="00621423" w:rsidRPr="007142B0" w:rsidSect="00E955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EE44F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C68AC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A9C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296D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9EC4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A488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E615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4268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BA6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768E3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8A"/>
    <w:rsid w:val="00061A80"/>
    <w:rsid w:val="0017764F"/>
    <w:rsid w:val="0028132F"/>
    <w:rsid w:val="002B5F22"/>
    <w:rsid w:val="00324A30"/>
    <w:rsid w:val="00331716"/>
    <w:rsid w:val="00430033"/>
    <w:rsid w:val="00537FBA"/>
    <w:rsid w:val="005424AB"/>
    <w:rsid w:val="0057477A"/>
    <w:rsid w:val="00621423"/>
    <w:rsid w:val="006472C9"/>
    <w:rsid w:val="006D5141"/>
    <w:rsid w:val="006E34E9"/>
    <w:rsid w:val="006E36B7"/>
    <w:rsid w:val="007142B0"/>
    <w:rsid w:val="007609AC"/>
    <w:rsid w:val="00782158"/>
    <w:rsid w:val="007C3B6F"/>
    <w:rsid w:val="00822972"/>
    <w:rsid w:val="0085187F"/>
    <w:rsid w:val="00875A32"/>
    <w:rsid w:val="008E36C4"/>
    <w:rsid w:val="008F3D33"/>
    <w:rsid w:val="009B43C8"/>
    <w:rsid w:val="00A02EC6"/>
    <w:rsid w:val="00A67C43"/>
    <w:rsid w:val="00A724FB"/>
    <w:rsid w:val="00AC14FA"/>
    <w:rsid w:val="00B3024B"/>
    <w:rsid w:val="00B457DB"/>
    <w:rsid w:val="00BB7E6B"/>
    <w:rsid w:val="00C0518A"/>
    <w:rsid w:val="00CD577F"/>
    <w:rsid w:val="00CF3BE0"/>
    <w:rsid w:val="00D0438C"/>
    <w:rsid w:val="00D04863"/>
    <w:rsid w:val="00D270FD"/>
    <w:rsid w:val="00D647B0"/>
    <w:rsid w:val="00D72089"/>
    <w:rsid w:val="00D73C67"/>
    <w:rsid w:val="00DD409F"/>
    <w:rsid w:val="00DE48B8"/>
    <w:rsid w:val="00DF538F"/>
    <w:rsid w:val="00E03637"/>
    <w:rsid w:val="00E955DE"/>
    <w:rsid w:val="00EA2394"/>
    <w:rsid w:val="00EF51B0"/>
    <w:rsid w:val="00F4639D"/>
    <w:rsid w:val="00F97277"/>
    <w:rsid w:val="00FB1A3E"/>
    <w:rsid w:val="00FC113F"/>
    <w:rsid w:val="00FE6C6C"/>
    <w:rsid w:val="00FF4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5DE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D57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CD57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B1A3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B1A3E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code">
    <w:name w:val="code"/>
    <w:basedOn w:val="DefaultParagraphFont"/>
    <w:uiPriority w:val="99"/>
    <w:rsid w:val="00F463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269</Words>
  <Characters>1590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2x</dc:title>
  <dc:subject/>
  <dc:creator>Guest</dc:creator>
  <cp:keywords/>
  <dc:description/>
  <cp:lastModifiedBy>Mgr. Vladimír Drábek</cp:lastModifiedBy>
  <cp:revision>2</cp:revision>
  <cp:lastPrinted>2015-04-06T15:28:00Z</cp:lastPrinted>
  <dcterms:created xsi:type="dcterms:W3CDTF">2015-04-12T11:15:00Z</dcterms:created>
  <dcterms:modified xsi:type="dcterms:W3CDTF">2015-04-12T11:15:00Z</dcterms:modified>
</cp:coreProperties>
</file>